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59148C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9A7EC0" w:rsidRPr="009B790A">
              <w:rPr>
                <w:b/>
              </w:rPr>
              <w:t>„</w:t>
            </w:r>
            <w:r w:rsidR="0059148C" w:rsidRPr="0059148C">
              <w:rPr>
                <w:b/>
              </w:rPr>
              <w:t>XVI.</w:t>
            </w:r>
            <w:r w:rsidR="0059148C">
              <w:rPr>
                <w:b/>
              </w:rPr>
              <w:t xml:space="preserve"> </w:t>
            </w:r>
            <w:r w:rsidR="0059148C" w:rsidRPr="0059148C">
              <w:rPr>
                <w:b/>
              </w:rPr>
              <w:t>Laborantinnen und Laboranten</w:t>
            </w:r>
            <w:r w:rsidR="00BD1F64">
              <w:rPr>
                <w:b/>
              </w:rPr>
              <w:t>“</w:t>
            </w:r>
          </w:p>
        </w:tc>
      </w:tr>
      <w:tr w:rsidR="00534966" w:rsidTr="007F70E6">
        <w:tc>
          <w:tcPr>
            <w:tcW w:w="9747" w:type="dxa"/>
            <w:gridSpan w:val="4"/>
          </w:tcPr>
          <w:p w:rsidR="0059148C" w:rsidRDefault="0059148C" w:rsidP="0059148C">
            <w:pPr>
              <w:spacing w:before="120" w:after="120"/>
            </w:pPr>
            <w:r>
              <w:t>Vorbemerkung</w:t>
            </w:r>
          </w:p>
          <w:p w:rsidR="00534966" w:rsidRPr="004453B5" w:rsidRDefault="0059148C" w:rsidP="0059148C">
            <w:pPr>
              <w:spacing w:before="120" w:after="120"/>
            </w:pPr>
            <w:r>
              <w:t xml:space="preserve">Den Laborantinnen und Laboranten mit Abschlussprüfung werden milchwirtschaftliche </w:t>
            </w:r>
            <w:proofErr w:type="spellStart"/>
            <w:r>
              <w:t>Laboran</w:t>
            </w:r>
            <w:r>
              <w:t>-</w:t>
            </w:r>
            <w:r>
              <w:t>tinnen</w:t>
            </w:r>
            <w:proofErr w:type="spellEnd"/>
            <w:r>
              <w:t xml:space="preserve"> und Laboranten mit verwaltungseigener Abschlussprüfung gleichgestellt, wenn die nach der Ausbildungs- und Prüfungsordnung vorgesehene Lehrzeit mindestens drei Jahre beträgt.</w:t>
            </w:r>
          </w:p>
        </w:tc>
      </w:tr>
      <w:tr w:rsidR="0036013B" w:rsidRPr="0001508F" w:rsidTr="00373B45">
        <w:tc>
          <w:tcPr>
            <w:tcW w:w="4786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76A8F" w:rsidRPr="00576A8F" w:rsidTr="00196533">
        <w:tc>
          <w:tcPr>
            <w:tcW w:w="4786" w:type="dxa"/>
          </w:tcPr>
          <w:p w:rsidR="009A604E" w:rsidRPr="00E52816" w:rsidRDefault="00E52816" w:rsidP="00E52816">
            <w:pPr>
              <w:spacing w:before="120" w:after="120"/>
              <w:rPr>
                <w:szCs w:val="22"/>
              </w:rPr>
            </w:pPr>
            <w:r w:rsidRPr="00E52816">
              <w:rPr>
                <w:szCs w:val="22"/>
              </w:rPr>
              <w:t>Beschäftigte ohne Abschlussprüfung in der Tätigkeit von Laboranten.</w:t>
            </w:r>
          </w:p>
        </w:tc>
        <w:tc>
          <w:tcPr>
            <w:tcW w:w="1701" w:type="dxa"/>
          </w:tcPr>
          <w:p w:rsidR="00576A8F" w:rsidRDefault="00E52816" w:rsidP="00F23247">
            <w:pPr>
              <w:spacing w:before="120" w:after="120"/>
            </w:pPr>
            <w:r>
              <w:t>IX Fgr. 1</w:t>
            </w:r>
            <w:r>
              <w:br/>
              <w:t>(VIII Fgr. 10)</w:t>
            </w:r>
          </w:p>
        </w:tc>
        <w:tc>
          <w:tcPr>
            <w:tcW w:w="1701" w:type="dxa"/>
          </w:tcPr>
          <w:p w:rsidR="00576A8F" w:rsidRDefault="00E52816" w:rsidP="00A35D39">
            <w:pPr>
              <w:spacing w:before="120" w:after="120"/>
            </w:pPr>
            <w:r>
              <w:t>EG 2</w:t>
            </w:r>
            <w:r>
              <w:br/>
              <w:t>(EG 3)</w:t>
            </w:r>
          </w:p>
        </w:tc>
        <w:tc>
          <w:tcPr>
            <w:tcW w:w="1559" w:type="dxa"/>
            <w:shd w:val="clear" w:color="auto" w:fill="auto"/>
          </w:tcPr>
          <w:p w:rsidR="00576A8F" w:rsidRPr="00E52816" w:rsidRDefault="00E52816" w:rsidP="00C2788B">
            <w:pPr>
              <w:spacing w:before="120" w:after="120"/>
              <w:rPr>
                <w:b/>
              </w:rPr>
            </w:pPr>
            <w:r w:rsidRPr="00E52816">
              <w:rPr>
                <w:b/>
                <w:color w:val="FF0000"/>
              </w:rPr>
              <w:t>EG 3</w:t>
            </w:r>
          </w:p>
        </w:tc>
      </w:tr>
      <w:tr w:rsidR="009A7EC0" w:rsidRPr="00576A8F" w:rsidTr="00196533">
        <w:tc>
          <w:tcPr>
            <w:tcW w:w="4786" w:type="dxa"/>
          </w:tcPr>
          <w:p w:rsidR="0001508F" w:rsidRPr="00E52816" w:rsidRDefault="00E52816" w:rsidP="00E52816">
            <w:pPr>
              <w:spacing w:before="120" w:after="120"/>
              <w:rPr>
                <w:szCs w:val="22"/>
              </w:rPr>
            </w:pPr>
            <w:r w:rsidRPr="00E52816">
              <w:rPr>
                <w:szCs w:val="22"/>
              </w:rPr>
              <w:t>Laborantinnen und Laboranten mit Abschlussprüfung und entsprechenden Tätigkeiten.</w:t>
            </w:r>
          </w:p>
        </w:tc>
        <w:tc>
          <w:tcPr>
            <w:tcW w:w="1701" w:type="dxa"/>
          </w:tcPr>
          <w:p w:rsidR="00013BE5" w:rsidRPr="00A30E0C" w:rsidRDefault="00E52816" w:rsidP="00F23247">
            <w:pPr>
              <w:spacing w:before="120" w:after="120"/>
            </w:pPr>
            <w:r>
              <w:t>VIII Fgr. 8</w:t>
            </w:r>
            <w:r w:rsidR="002B3E24">
              <w:br/>
              <w:t>(VII Fgr. 18)</w:t>
            </w:r>
          </w:p>
        </w:tc>
        <w:tc>
          <w:tcPr>
            <w:tcW w:w="1701" w:type="dxa"/>
          </w:tcPr>
          <w:p w:rsidR="00E00484" w:rsidRPr="00A30E0C" w:rsidRDefault="00E52816" w:rsidP="00A35D39">
            <w:pPr>
              <w:spacing w:before="120" w:after="120"/>
            </w:pPr>
            <w:r>
              <w:t>EG 3</w:t>
            </w:r>
            <w:r w:rsidR="002B3E24"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01508F" w:rsidRPr="002B3E24" w:rsidRDefault="00E52816" w:rsidP="00683AF9">
            <w:pPr>
              <w:spacing w:before="120" w:after="120"/>
              <w:rPr>
                <w:b/>
              </w:rPr>
            </w:pPr>
            <w:r w:rsidRPr="002B3E24">
              <w:rPr>
                <w:b/>
                <w:color w:val="FF0000"/>
              </w:rPr>
              <w:t>EG 5 Fgr. 1</w:t>
            </w:r>
          </w:p>
        </w:tc>
      </w:tr>
      <w:tr w:rsidR="002B3E24" w:rsidRPr="00576A8F" w:rsidTr="00196533">
        <w:tc>
          <w:tcPr>
            <w:tcW w:w="4786" w:type="dxa"/>
          </w:tcPr>
          <w:p w:rsidR="002B3E24" w:rsidRPr="00E52816" w:rsidRDefault="002B3E24" w:rsidP="009A604E">
            <w:pPr>
              <w:spacing w:before="120" w:after="120"/>
              <w:rPr>
                <w:szCs w:val="22"/>
              </w:rPr>
            </w:pPr>
            <w:r w:rsidRPr="00E52816">
              <w:rPr>
                <w:szCs w:val="22"/>
              </w:rPr>
              <w:t>Beschäftigte ohne Abschlussprüfung in der Tätigkeit von Laboranten die sich durch schwierigere Tätigkeiten aus der Entgeltgruppe 3 herausheben.</w:t>
            </w:r>
          </w:p>
        </w:tc>
        <w:tc>
          <w:tcPr>
            <w:tcW w:w="1701" w:type="dxa"/>
          </w:tcPr>
          <w:p w:rsidR="002B3E24" w:rsidRPr="0046787D" w:rsidRDefault="002B3E24" w:rsidP="00575809">
            <w:r w:rsidRPr="0046787D">
              <w:t>VIII Fgr. 9</w:t>
            </w:r>
            <w:r>
              <w:br/>
              <w:t>(VII Fgr. 19)</w:t>
            </w:r>
          </w:p>
        </w:tc>
        <w:tc>
          <w:tcPr>
            <w:tcW w:w="1701" w:type="dxa"/>
          </w:tcPr>
          <w:p w:rsidR="002B3E24" w:rsidRDefault="002B3E24" w:rsidP="002B3E24">
            <w:pPr>
              <w:spacing w:before="120"/>
            </w:pPr>
            <w:r w:rsidRPr="0046787D">
              <w:t>EG 3</w:t>
            </w:r>
          </w:p>
        </w:tc>
        <w:tc>
          <w:tcPr>
            <w:tcW w:w="1559" w:type="dxa"/>
            <w:shd w:val="clear" w:color="auto" w:fill="auto"/>
          </w:tcPr>
          <w:p w:rsidR="002B3E24" w:rsidRPr="002B3E24" w:rsidRDefault="002B3E24" w:rsidP="00BF5B26">
            <w:pPr>
              <w:spacing w:before="120" w:after="120"/>
              <w:rPr>
                <w:b/>
                <w:color w:val="FF0000"/>
              </w:rPr>
            </w:pPr>
            <w:r w:rsidRPr="002B3E24">
              <w:rPr>
                <w:b/>
                <w:color w:val="FF0000"/>
              </w:rPr>
              <w:t>EG 5 Fgr. 2</w:t>
            </w:r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E52816" w:rsidP="00E52816">
            <w:pPr>
              <w:spacing w:before="120" w:after="120"/>
              <w:rPr>
                <w:szCs w:val="22"/>
              </w:rPr>
            </w:pPr>
            <w:r w:rsidRPr="00E52816">
              <w:rPr>
                <w:szCs w:val="22"/>
              </w:rPr>
              <w:t>Laborantinnen und Laboranten mit Abschlussprüfung, die sich durch besondere Leistungen aus der Entgeltgruppe 5 herausheben.</w:t>
            </w:r>
          </w:p>
        </w:tc>
        <w:tc>
          <w:tcPr>
            <w:tcW w:w="1701" w:type="dxa"/>
          </w:tcPr>
          <w:p w:rsidR="00326084" w:rsidRDefault="002B3E24" w:rsidP="00013BE5">
            <w:pPr>
              <w:spacing w:before="120" w:after="120"/>
            </w:pPr>
            <w:r>
              <w:t>VII Fgr. 17</w:t>
            </w:r>
            <w:r>
              <w:br/>
              <w:t>(</w:t>
            </w:r>
            <w:proofErr w:type="spellStart"/>
            <w:r>
              <w:t>VIb</w:t>
            </w:r>
            <w:proofErr w:type="spellEnd"/>
            <w:r>
              <w:t xml:space="preserve"> Fgr. 26)</w:t>
            </w:r>
          </w:p>
        </w:tc>
        <w:tc>
          <w:tcPr>
            <w:tcW w:w="1701" w:type="dxa"/>
          </w:tcPr>
          <w:p w:rsidR="00326084" w:rsidRDefault="002B3E24" w:rsidP="00E00484">
            <w:pPr>
              <w:spacing w:before="120" w:after="120"/>
            </w:pPr>
            <w:r>
              <w:t>EG 5</w:t>
            </w:r>
            <w:r>
              <w:br/>
              <w:t>(EG 6)</w:t>
            </w:r>
          </w:p>
        </w:tc>
        <w:tc>
          <w:tcPr>
            <w:tcW w:w="1559" w:type="dxa"/>
            <w:shd w:val="clear" w:color="auto" w:fill="auto"/>
          </w:tcPr>
          <w:p w:rsidR="00326084" w:rsidRPr="002B3E24" w:rsidRDefault="00E52816" w:rsidP="00BF5B26">
            <w:pPr>
              <w:spacing w:before="120" w:after="120"/>
              <w:rPr>
                <w:b/>
                <w:color w:val="FF0000"/>
              </w:rPr>
            </w:pPr>
            <w:r w:rsidRPr="002B3E24">
              <w:rPr>
                <w:b/>
                <w:color w:val="FF0000"/>
              </w:rPr>
              <w:t>EG 6</w:t>
            </w:r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E52816" w:rsidP="00E52816">
            <w:pPr>
              <w:spacing w:before="120" w:after="120"/>
              <w:rPr>
                <w:szCs w:val="22"/>
              </w:rPr>
            </w:pPr>
            <w:r w:rsidRPr="00E52816">
              <w:rPr>
                <w:szCs w:val="22"/>
              </w:rPr>
              <w:t>Laborantinnen und Laboranten und mit Abschlussprüfung, die sich durch selbständige Leistungen aus der Entgeltgruppe 6 herausheben.</w:t>
            </w:r>
          </w:p>
        </w:tc>
        <w:tc>
          <w:tcPr>
            <w:tcW w:w="1701" w:type="dxa"/>
          </w:tcPr>
          <w:p w:rsidR="00326084" w:rsidRDefault="002B3E24" w:rsidP="0006623E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15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28)</w:t>
            </w:r>
          </w:p>
        </w:tc>
        <w:tc>
          <w:tcPr>
            <w:tcW w:w="1701" w:type="dxa"/>
          </w:tcPr>
          <w:p w:rsidR="002B3E24" w:rsidRDefault="002B3E24" w:rsidP="0006623E">
            <w:pPr>
              <w:spacing w:before="120" w:after="120"/>
            </w:pPr>
            <w:r>
              <w:t>EG 6</w:t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326084" w:rsidRPr="002B3E24" w:rsidRDefault="00E52816" w:rsidP="00BF5B26">
            <w:pPr>
              <w:spacing w:before="120" w:after="120"/>
              <w:rPr>
                <w:b/>
                <w:color w:val="FF0000"/>
              </w:rPr>
            </w:pPr>
            <w:r w:rsidRPr="002B3E24">
              <w:rPr>
                <w:b/>
                <w:color w:val="FF0000"/>
              </w:rPr>
              <w:t>EG 8</w:t>
            </w:r>
          </w:p>
        </w:tc>
      </w:tr>
    </w:tbl>
    <w:p w:rsidR="00C22369" w:rsidRDefault="00C22369" w:rsidP="00E52816">
      <w:bookmarkStart w:id="0" w:name="_GoBack"/>
      <w:bookmarkEnd w:id="0"/>
    </w:p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9EA"/>
    <w:multiLevelType w:val="hybridMultilevel"/>
    <w:tmpl w:val="4810EEF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4428" w:hanging="360"/>
      </w:pPr>
      <w:rPr>
        <w:rFonts w:ascii="Arial" w:eastAsia="Calibri" w:hAnsi="Arial" w:cs="Arial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01FF3443"/>
    <w:multiLevelType w:val="hybridMultilevel"/>
    <w:tmpl w:val="598A57FA"/>
    <w:lvl w:ilvl="0" w:tplc="7BE21286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26A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40F5B"/>
    <w:multiLevelType w:val="hybridMultilevel"/>
    <w:tmpl w:val="62083174"/>
    <w:lvl w:ilvl="0" w:tplc="7D34BE1E">
      <w:start w:val="3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3D43D5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1846A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3B8CA3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FBD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B840E4"/>
    <w:multiLevelType w:val="hybridMultilevel"/>
    <w:tmpl w:val="54548004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07E05107"/>
    <w:multiLevelType w:val="hybridMultilevel"/>
    <w:tmpl w:val="E7682B9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9">
      <w:start w:val="1"/>
      <w:numFmt w:val="lowerLetter"/>
      <w:lvlText w:val="%3."/>
      <w:lvlJc w:val="lef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92321F7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82940"/>
    <w:multiLevelType w:val="hybridMultilevel"/>
    <w:tmpl w:val="D3FE3318"/>
    <w:lvl w:ilvl="0" w:tplc="AD447874">
      <w:start w:val="1"/>
      <w:numFmt w:val="lowerLetter"/>
      <w:lvlText w:val="%1."/>
      <w:lvlJc w:val="left"/>
      <w:pPr>
        <w:ind w:left="1854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0AE51BF2"/>
    <w:multiLevelType w:val="hybridMultilevel"/>
    <w:tmpl w:val="09041F26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76E244FA">
      <w:start w:val="1"/>
      <w:numFmt w:val="decimal"/>
      <w:lvlText w:val="%5."/>
      <w:lvlJc w:val="left"/>
      <w:pPr>
        <w:ind w:left="5868" w:hanging="360"/>
      </w:pPr>
      <w:rPr>
        <w:rFonts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>
    <w:nsid w:val="143E39E6"/>
    <w:multiLevelType w:val="hybridMultilevel"/>
    <w:tmpl w:val="32A0840A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7">
      <w:start w:val="1"/>
      <w:numFmt w:val="lowerLetter"/>
      <w:lvlText w:val="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659F5"/>
    <w:multiLevelType w:val="hybridMultilevel"/>
    <w:tmpl w:val="3D5E92BA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F635647"/>
    <w:multiLevelType w:val="hybridMultilevel"/>
    <w:tmpl w:val="2406464A"/>
    <w:lvl w:ilvl="0" w:tplc="3CF261E6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7CA2"/>
    <w:multiLevelType w:val="hybridMultilevel"/>
    <w:tmpl w:val="5A586AE8"/>
    <w:lvl w:ilvl="0" w:tplc="C8A03EEC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7197"/>
    <w:multiLevelType w:val="hybridMultilevel"/>
    <w:tmpl w:val="0A6C30CC"/>
    <w:lvl w:ilvl="0" w:tplc="84F650B2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61C1B"/>
    <w:multiLevelType w:val="hybridMultilevel"/>
    <w:tmpl w:val="FCB07A1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23566151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6FE0971"/>
    <w:multiLevelType w:val="hybridMultilevel"/>
    <w:tmpl w:val="1AE6719E"/>
    <w:lvl w:ilvl="0" w:tplc="72FE18EA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3D43D5C"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04070019">
      <w:start w:val="1"/>
      <w:numFmt w:val="lowerLetter"/>
      <w:lvlText w:val="%6."/>
      <w:lvlJc w:val="lef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4B8E"/>
    <w:multiLevelType w:val="hybridMultilevel"/>
    <w:tmpl w:val="749CFED6"/>
    <w:lvl w:ilvl="0" w:tplc="04070019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BB7596D"/>
    <w:multiLevelType w:val="hybridMultilevel"/>
    <w:tmpl w:val="DA769A74"/>
    <w:lvl w:ilvl="0" w:tplc="29C862D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1C79DD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926BB"/>
    <w:multiLevelType w:val="hybridMultilevel"/>
    <w:tmpl w:val="D5BAD9F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3D43D5C">
      <w:numFmt w:val="bullet"/>
      <w:lvlText w:val="-"/>
      <w:lvlJc w:val="left"/>
      <w:pPr>
        <w:ind w:left="3294" w:hanging="18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33341AEC"/>
    <w:multiLevelType w:val="hybridMultilevel"/>
    <w:tmpl w:val="1B0623A2"/>
    <w:lvl w:ilvl="0" w:tplc="9F7837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21D81"/>
    <w:multiLevelType w:val="hybridMultilevel"/>
    <w:tmpl w:val="0884094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">
    <w:nsid w:val="36396C4A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9282C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434"/>
    <w:multiLevelType w:val="hybridMultilevel"/>
    <w:tmpl w:val="6B2E363A"/>
    <w:lvl w:ilvl="0" w:tplc="14D814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66350"/>
    <w:multiLevelType w:val="hybridMultilevel"/>
    <w:tmpl w:val="68A84B9A"/>
    <w:lvl w:ilvl="0" w:tplc="03D43D5C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3597E6E"/>
    <w:multiLevelType w:val="hybridMultilevel"/>
    <w:tmpl w:val="76FAB74C"/>
    <w:lvl w:ilvl="0" w:tplc="0C5ED38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170B5F"/>
    <w:multiLevelType w:val="hybridMultilevel"/>
    <w:tmpl w:val="F81E48E4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0">
    <w:nsid w:val="47D8658F"/>
    <w:multiLevelType w:val="hybridMultilevel"/>
    <w:tmpl w:val="F31E5E90"/>
    <w:lvl w:ilvl="0" w:tplc="7A8A8242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AD35205"/>
    <w:multiLevelType w:val="hybridMultilevel"/>
    <w:tmpl w:val="882A5BB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>
    <w:nsid w:val="4BD334D2"/>
    <w:multiLevelType w:val="hybridMultilevel"/>
    <w:tmpl w:val="2C8C856C"/>
    <w:lvl w:ilvl="0" w:tplc="C2FA73FA">
      <w:start w:val="4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61B5D"/>
    <w:multiLevelType w:val="hybridMultilevel"/>
    <w:tmpl w:val="D97057FA"/>
    <w:lvl w:ilvl="0" w:tplc="C16AA39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E1229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D05637F"/>
    <w:multiLevelType w:val="hybridMultilevel"/>
    <w:tmpl w:val="01CA196E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36AA697A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C44C6"/>
    <w:multiLevelType w:val="hybridMultilevel"/>
    <w:tmpl w:val="937EE9E0"/>
    <w:lvl w:ilvl="0" w:tplc="6A9C4CCC">
      <w:start w:val="2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60E49212">
      <w:start w:val="1"/>
      <w:numFmt w:val="decimal"/>
      <w:lvlText w:val="(%2)"/>
      <w:lvlJc w:val="left"/>
      <w:pPr>
        <w:ind w:left="1440" w:hanging="360"/>
      </w:pPr>
      <w:rPr>
        <w:rFonts w:ascii="Arial" w:eastAsia="Calibri" w:hAnsi="Arial" w:cs="Arial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1557C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175204C"/>
    <w:multiLevelType w:val="hybridMultilevel"/>
    <w:tmpl w:val="9AC87E42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66080DA4"/>
    <w:multiLevelType w:val="hybridMultilevel"/>
    <w:tmpl w:val="06E605FC"/>
    <w:lvl w:ilvl="0" w:tplc="47A0132C">
      <w:start w:val="1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86F78"/>
    <w:multiLevelType w:val="hybridMultilevel"/>
    <w:tmpl w:val="61F44240"/>
    <w:lvl w:ilvl="0" w:tplc="04070019">
      <w:start w:val="1"/>
      <w:numFmt w:val="lowerLetter"/>
      <w:lvlText w:val="%1."/>
      <w:lvlJc w:val="left"/>
      <w:pPr>
        <w:ind w:left="2421" w:hanging="360"/>
      </w:pPr>
    </w:lvl>
    <w:lvl w:ilvl="1" w:tplc="04070019">
      <w:start w:val="1"/>
      <w:numFmt w:val="lowerLetter"/>
      <w:lvlText w:val="%2."/>
      <w:lvlJc w:val="left"/>
      <w:pPr>
        <w:ind w:left="3141" w:hanging="360"/>
      </w:pPr>
    </w:lvl>
    <w:lvl w:ilvl="2" w:tplc="0407001B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>
    <w:nsid w:val="6DE717DF"/>
    <w:multiLevelType w:val="hybridMultilevel"/>
    <w:tmpl w:val="03D2D4A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>
    <w:nsid w:val="73375088"/>
    <w:multiLevelType w:val="hybridMultilevel"/>
    <w:tmpl w:val="5D5AB4A4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91E474D"/>
    <w:multiLevelType w:val="hybridMultilevel"/>
    <w:tmpl w:val="25AE043C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7BE00FEE"/>
    <w:multiLevelType w:val="hybridMultilevel"/>
    <w:tmpl w:val="74C2BF00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D1EE3444">
      <w:start w:val="3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19">
      <w:start w:val="1"/>
      <w:numFmt w:val="lowerLetter"/>
      <w:lvlText w:val="%3."/>
      <w:lvlJc w:val="left"/>
      <w:pPr>
        <w:ind w:left="4428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>
    <w:nsid w:val="7CA92B28"/>
    <w:multiLevelType w:val="hybridMultilevel"/>
    <w:tmpl w:val="BAA8326E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B6ECC22">
      <w:start w:val="2"/>
      <w:numFmt w:val="bullet"/>
      <w:lvlText w:val="-"/>
      <w:lvlJc w:val="left"/>
      <w:pPr>
        <w:ind w:left="2574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>
    <w:nsid w:val="7F7E5A59"/>
    <w:multiLevelType w:val="hybridMultilevel"/>
    <w:tmpl w:val="B1522B2C"/>
    <w:lvl w:ilvl="0" w:tplc="157C94E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5"/>
  </w:num>
  <w:num w:numId="3">
    <w:abstractNumId w:val="21"/>
  </w:num>
  <w:num w:numId="4">
    <w:abstractNumId w:val="40"/>
  </w:num>
  <w:num w:numId="5">
    <w:abstractNumId w:val="15"/>
  </w:num>
  <w:num w:numId="6">
    <w:abstractNumId w:val="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35"/>
  </w:num>
  <w:num w:numId="12">
    <w:abstractNumId w:val="12"/>
  </w:num>
  <w:num w:numId="13">
    <w:abstractNumId w:val="0"/>
  </w:num>
  <w:num w:numId="14">
    <w:abstractNumId w:val="17"/>
  </w:num>
  <w:num w:numId="15">
    <w:abstractNumId w:val="33"/>
  </w:num>
  <w:num w:numId="16">
    <w:abstractNumId w:val="39"/>
  </w:num>
  <w:num w:numId="17">
    <w:abstractNumId w:val="20"/>
  </w:num>
  <w:num w:numId="18">
    <w:abstractNumId w:val="42"/>
  </w:num>
  <w:num w:numId="19">
    <w:abstractNumId w:val="14"/>
  </w:num>
  <w:num w:numId="20">
    <w:abstractNumId w:val="43"/>
  </w:num>
  <w:num w:numId="21">
    <w:abstractNumId w:val="31"/>
  </w:num>
  <w:num w:numId="22">
    <w:abstractNumId w:val="32"/>
  </w:num>
  <w:num w:numId="23">
    <w:abstractNumId w:val="8"/>
  </w:num>
  <w:num w:numId="24">
    <w:abstractNumId w:val="7"/>
  </w:num>
  <w:num w:numId="25">
    <w:abstractNumId w:val="3"/>
  </w:num>
  <w:num w:numId="26">
    <w:abstractNumId w:val="29"/>
  </w:num>
  <w:num w:numId="27">
    <w:abstractNumId w:val="26"/>
  </w:num>
  <w:num w:numId="28">
    <w:abstractNumId w:val="23"/>
  </w:num>
  <w:num w:numId="29">
    <w:abstractNumId w:val="44"/>
  </w:num>
  <w:num w:numId="30">
    <w:abstractNumId w:val="1"/>
  </w:num>
  <w:num w:numId="31">
    <w:abstractNumId w:val="11"/>
  </w:num>
  <w:num w:numId="32">
    <w:abstractNumId w:val="27"/>
  </w:num>
  <w:num w:numId="33">
    <w:abstractNumId w:val="41"/>
  </w:num>
  <w:num w:numId="34">
    <w:abstractNumId w:val="28"/>
  </w:num>
  <w:num w:numId="35">
    <w:abstractNumId w:val="25"/>
  </w:num>
  <w:num w:numId="36">
    <w:abstractNumId w:val="19"/>
  </w:num>
  <w:num w:numId="37">
    <w:abstractNumId w:val="24"/>
  </w:num>
  <w:num w:numId="38">
    <w:abstractNumId w:val="2"/>
  </w:num>
  <w:num w:numId="39">
    <w:abstractNumId w:val="18"/>
  </w:num>
  <w:num w:numId="40">
    <w:abstractNumId w:val="30"/>
  </w:num>
  <w:num w:numId="41">
    <w:abstractNumId w:val="34"/>
  </w:num>
  <w:num w:numId="42">
    <w:abstractNumId w:val="38"/>
  </w:num>
  <w:num w:numId="43">
    <w:abstractNumId w:val="46"/>
  </w:num>
  <w:num w:numId="44">
    <w:abstractNumId w:val="36"/>
  </w:num>
  <w:num w:numId="45">
    <w:abstractNumId w:val="22"/>
  </w:num>
  <w:num w:numId="46">
    <w:abstractNumId w:val="1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6623E"/>
    <w:rsid w:val="00136548"/>
    <w:rsid w:val="00194463"/>
    <w:rsid w:val="00196533"/>
    <w:rsid w:val="00256218"/>
    <w:rsid w:val="002B3E24"/>
    <w:rsid w:val="003170D8"/>
    <w:rsid w:val="00326084"/>
    <w:rsid w:val="00327A51"/>
    <w:rsid w:val="0036013B"/>
    <w:rsid w:val="00362C91"/>
    <w:rsid w:val="003E4B8B"/>
    <w:rsid w:val="00407AD4"/>
    <w:rsid w:val="004175F2"/>
    <w:rsid w:val="004453B5"/>
    <w:rsid w:val="00534966"/>
    <w:rsid w:val="00575FD8"/>
    <w:rsid w:val="00576A8F"/>
    <w:rsid w:val="0059148C"/>
    <w:rsid w:val="005B66D1"/>
    <w:rsid w:val="005D197E"/>
    <w:rsid w:val="00665954"/>
    <w:rsid w:val="00670D0B"/>
    <w:rsid w:val="00683AF9"/>
    <w:rsid w:val="00686C45"/>
    <w:rsid w:val="006F6D8D"/>
    <w:rsid w:val="0071573D"/>
    <w:rsid w:val="00735B2A"/>
    <w:rsid w:val="007417DC"/>
    <w:rsid w:val="0078025D"/>
    <w:rsid w:val="00782911"/>
    <w:rsid w:val="007B23EB"/>
    <w:rsid w:val="00812D1B"/>
    <w:rsid w:val="0081598C"/>
    <w:rsid w:val="008330F7"/>
    <w:rsid w:val="008E64A9"/>
    <w:rsid w:val="009217AA"/>
    <w:rsid w:val="00976A68"/>
    <w:rsid w:val="009A604E"/>
    <w:rsid w:val="009A7EC0"/>
    <w:rsid w:val="009B790A"/>
    <w:rsid w:val="009D582E"/>
    <w:rsid w:val="00A30E0C"/>
    <w:rsid w:val="00A35D39"/>
    <w:rsid w:val="00A4425D"/>
    <w:rsid w:val="00AE00BF"/>
    <w:rsid w:val="00B65B9B"/>
    <w:rsid w:val="00B70E75"/>
    <w:rsid w:val="00BD1F64"/>
    <w:rsid w:val="00BF5B26"/>
    <w:rsid w:val="00C22369"/>
    <w:rsid w:val="00C27548"/>
    <w:rsid w:val="00C2788B"/>
    <w:rsid w:val="00C57D48"/>
    <w:rsid w:val="00CC0D9B"/>
    <w:rsid w:val="00CD48A0"/>
    <w:rsid w:val="00CE31B9"/>
    <w:rsid w:val="00D0280B"/>
    <w:rsid w:val="00DA46EA"/>
    <w:rsid w:val="00DC170B"/>
    <w:rsid w:val="00E00484"/>
    <w:rsid w:val="00E240DD"/>
    <w:rsid w:val="00E41A97"/>
    <w:rsid w:val="00E52816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EB26B-CA70-40DD-A2AD-F7125D8D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C5C131C2.dotm</Template>
  <TotalTime>0</TotalTime>
  <Pages>1</Pages>
  <Words>180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2016-10-06T14:40:00Z</dcterms:created>
  <dcterms:modified xsi:type="dcterms:W3CDTF">2016-10-06T14:40:00Z</dcterms:modified>
</cp:coreProperties>
</file>